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53182" w14:textId="77777777" w:rsidR="00E9625D" w:rsidRDefault="00E9625D" w:rsidP="00E96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PLEY</w:t>
      </w:r>
      <w:r>
        <w:rPr>
          <w:rFonts w:ascii="Times New Roman" w:hAnsi="Times New Roman" w:cs="Times New Roman"/>
        </w:rPr>
        <w:t xml:space="preserve">       (fl.1483)</w:t>
      </w:r>
    </w:p>
    <w:p w14:paraId="355930AD" w14:textId="77777777" w:rsidR="00E9625D" w:rsidRDefault="00E9625D" w:rsidP="00E96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Lyme Regis, Dorset. Merchant.</w:t>
      </w:r>
    </w:p>
    <w:p w14:paraId="39AD3EA1" w14:textId="77777777" w:rsidR="00E9625D" w:rsidRDefault="00E9625D" w:rsidP="00E9625D">
      <w:pPr>
        <w:rPr>
          <w:rFonts w:ascii="Times New Roman" w:hAnsi="Times New Roman" w:cs="Times New Roman"/>
        </w:rPr>
      </w:pPr>
    </w:p>
    <w:p w14:paraId="464881E7" w14:textId="77777777" w:rsidR="00E9625D" w:rsidRDefault="00E9625D" w:rsidP="00E9625D">
      <w:pPr>
        <w:rPr>
          <w:rFonts w:ascii="Times New Roman" w:hAnsi="Times New Roman" w:cs="Times New Roman"/>
        </w:rPr>
      </w:pPr>
    </w:p>
    <w:p w14:paraId="66AC4578" w14:textId="77777777" w:rsidR="00E9625D" w:rsidRDefault="00E9625D" w:rsidP="00E96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Combe, priest(q.v.), as the executor of his father, Walter(q.v.), brought</w:t>
      </w:r>
    </w:p>
    <w:p w14:paraId="79F20287" w14:textId="77777777" w:rsidR="00E9625D" w:rsidRDefault="00E9625D" w:rsidP="00E96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 and John Dare of Lyme Regis(q.v.).</w:t>
      </w:r>
    </w:p>
    <w:p w14:paraId="5457F17F" w14:textId="77777777" w:rsidR="00E9625D" w:rsidRDefault="00E9625D" w:rsidP="00E96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CD88A19" w14:textId="77777777" w:rsidR="00E9625D" w:rsidRDefault="00E9625D" w:rsidP="00E9625D">
      <w:pPr>
        <w:rPr>
          <w:rFonts w:ascii="Times New Roman" w:hAnsi="Times New Roman" w:cs="Times New Roman"/>
        </w:rPr>
      </w:pPr>
    </w:p>
    <w:p w14:paraId="2A36CFAE" w14:textId="77777777" w:rsidR="00E9625D" w:rsidRDefault="00E9625D" w:rsidP="00E9625D">
      <w:pPr>
        <w:rPr>
          <w:rFonts w:ascii="Times New Roman" w:hAnsi="Times New Roman" w:cs="Times New Roman"/>
        </w:rPr>
      </w:pPr>
    </w:p>
    <w:p w14:paraId="13C9FD96" w14:textId="77777777" w:rsidR="00E9625D" w:rsidRDefault="00E9625D" w:rsidP="00E96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2019</w:t>
      </w:r>
    </w:p>
    <w:p w14:paraId="511A4247" w14:textId="77777777" w:rsidR="006B2F86" w:rsidRPr="00E71FC3" w:rsidRDefault="00E962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28F4A" w14:textId="77777777" w:rsidR="00E9625D" w:rsidRDefault="00E9625D" w:rsidP="00E71FC3">
      <w:r>
        <w:separator/>
      </w:r>
    </w:p>
  </w:endnote>
  <w:endnote w:type="continuationSeparator" w:id="0">
    <w:p w14:paraId="596637D9" w14:textId="77777777" w:rsidR="00E9625D" w:rsidRDefault="00E962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4E7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D8FE8" w14:textId="77777777" w:rsidR="00E9625D" w:rsidRDefault="00E9625D" w:rsidP="00E71FC3">
      <w:r>
        <w:separator/>
      </w:r>
    </w:p>
  </w:footnote>
  <w:footnote w:type="continuationSeparator" w:id="0">
    <w:p w14:paraId="691619CB" w14:textId="77777777" w:rsidR="00E9625D" w:rsidRDefault="00E962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2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625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0BD80"/>
  <w15:chartTrackingRefBased/>
  <w15:docId w15:val="{68D282BA-973A-4312-8A14-EF37F49C0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962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2019-09-16T21:20:00Z</dcterms:created>
  <dcterms:modified xsi:type="dcterms:W3CDTF">2019-09-16T21:21:00Z</dcterms:modified>
</cp:coreProperties>
</file>